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0F3" w:rsidRDefault="007850F3" w:rsidP="007850F3">
      <w:pPr>
        <w:pStyle w:val="NoSpacing"/>
      </w:pPr>
      <w:r>
        <w:rPr>
          <w:u w:val="single"/>
        </w:rPr>
        <w:t>Richard DAMMERE</w:t>
      </w:r>
      <w:r w:rsidR="00027BB6">
        <w:t xml:space="preserve">    </w:t>
      </w:r>
      <w:proofErr w:type="gramStart"/>
      <w:r w:rsidR="00027BB6">
        <w:t xml:space="preserve">   (</w:t>
      </w:r>
      <w:proofErr w:type="gramEnd"/>
      <w:r w:rsidR="00027BB6">
        <w:t>fl.1417-53</w:t>
      </w:r>
      <w:r>
        <w:t>)</w:t>
      </w:r>
    </w:p>
    <w:p w:rsidR="00027BB6" w:rsidRDefault="00027BB6" w:rsidP="007850F3">
      <w:pPr>
        <w:pStyle w:val="NoSpacing"/>
      </w:pPr>
      <w:r>
        <w:t>of Shoreham, Sussex.</w:t>
      </w:r>
    </w:p>
    <w:p w:rsidR="007850F3" w:rsidRDefault="007850F3" w:rsidP="007850F3">
      <w:pPr>
        <w:pStyle w:val="NoSpacing"/>
      </w:pPr>
    </w:p>
    <w:p w:rsidR="007850F3" w:rsidRDefault="007850F3" w:rsidP="007850F3">
      <w:pPr>
        <w:pStyle w:val="NoSpacing"/>
      </w:pPr>
    </w:p>
    <w:p w:rsidR="00027BB6" w:rsidRDefault="00027BB6" w:rsidP="007850F3">
      <w:pPr>
        <w:pStyle w:val="NoSpacing"/>
      </w:pPr>
      <w:r>
        <w:tab/>
        <w:t>1417</w:t>
      </w:r>
      <w:r>
        <w:tab/>
        <w:t>M.P. New Shoreham. (H.O.C. II pp.745-6)</w:t>
      </w:r>
    </w:p>
    <w:p w:rsidR="00027BB6" w:rsidRDefault="00027BB6" w:rsidP="007850F3">
      <w:pPr>
        <w:pStyle w:val="NoSpacing"/>
      </w:pPr>
      <w:r>
        <w:tab/>
        <w:t>1423</w:t>
      </w:r>
      <w:r>
        <w:tab/>
        <w:t>M.P. New Shoreham.  (ibid.)</w:t>
      </w:r>
    </w:p>
    <w:p w:rsidR="007850F3" w:rsidRDefault="007850F3" w:rsidP="007850F3">
      <w:pPr>
        <w:pStyle w:val="NoSpacing"/>
      </w:pPr>
      <w:r>
        <w:t>26 Feb.1428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Chichester, Sussex,</w:t>
      </w:r>
    </w:p>
    <w:p w:rsidR="007850F3" w:rsidRDefault="007850F3" w:rsidP="007850F3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Jardyn</w:t>
      </w:r>
      <w:proofErr w:type="spellEnd"/>
      <w:r>
        <w:t>(q.v.).</w:t>
      </w:r>
    </w:p>
    <w:p w:rsidR="007850F3" w:rsidRDefault="007850F3" w:rsidP="007850F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23-35)</w:t>
      </w:r>
    </w:p>
    <w:p w:rsidR="007850F3" w:rsidRDefault="007850F3" w:rsidP="007850F3">
      <w:pPr>
        <w:pStyle w:val="NoSpacing"/>
      </w:pPr>
      <w:r>
        <w:t>28 Oct.</w:t>
      </w:r>
      <w:r>
        <w:tab/>
      </w:r>
      <w:r>
        <w:tab/>
        <w:t>He was a juror on the inquisition ex officio held in Chichester into lands</w:t>
      </w:r>
    </w:p>
    <w:p w:rsidR="007850F3" w:rsidRDefault="007850F3" w:rsidP="007850F3">
      <w:pPr>
        <w:pStyle w:val="NoSpacing"/>
      </w:pPr>
      <w:r>
        <w:tab/>
      </w:r>
      <w:r>
        <w:tab/>
        <w:t xml:space="preserve">of the late John </w:t>
      </w:r>
      <w:proofErr w:type="spellStart"/>
      <w:r>
        <w:t>Jardyn</w:t>
      </w:r>
      <w:proofErr w:type="spellEnd"/>
      <w:r>
        <w:t>(q.v.).</w:t>
      </w:r>
    </w:p>
    <w:p w:rsidR="007850F3" w:rsidRDefault="007850F3" w:rsidP="007850F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23-36)</w:t>
      </w:r>
    </w:p>
    <w:p w:rsidR="007850F3" w:rsidRDefault="007850F3" w:rsidP="007850F3">
      <w:pPr>
        <w:pStyle w:val="NoSpacing"/>
      </w:pPr>
    </w:p>
    <w:p w:rsidR="007850F3" w:rsidRDefault="007850F3" w:rsidP="007850F3">
      <w:pPr>
        <w:pStyle w:val="NoSpacing"/>
      </w:pPr>
    </w:p>
    <w:p w:rsidR="007850F3" w:rsidRDefault="007850F3" w:rsidP="007850F3">
      <w:pPr>
        <w:pStyle w:val="NoSpacing"/>
      </w:pPr>
      <w:r>
        <w:t>2 July 2017</w:t>
      </w:r>
    </w:p>
    <w:p w:rsidR="00027BB6" w:rsidRDefault="00027BB6" w:rsidP="007850F3">
      <w:pPr>
        <w:pStyle w:val="NoSpacing"/>
      </w:pPr>
      <w:r>
        <w:t>31 August 2017</w:t>
      </w:r>
      <w:bookmarkStart w:id="0" w:name="_GoBack"/>
      <w:bookmarkEnd w:id="0"/>
    </w:p>
    <w:p w:rsidR="006B2F86" w:rsidRPr="007850F3" w:rsidRDefault="00027BB6" w:rsidP="00E71FC3">
      <w:pPr>
        <w:pStyle w:val="NoSpacing"/>
      </w:pPr>
    </w:p>
    <w:sectPr w:rsidR="006B2F86" w:rsidRPr="007850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0F3" w:rsidRDefault="007850F3" w:rsidP="00E71FC3">
      <w:pPr>
        <w:spacing w:after="0" w:line="240" w:lineRule="auto"/>
      </w:pPr>
      <w:r>
        <w:separator/>
      </w:r>
    </w:p>
  </w:endnote>
  <w:endnote w:type="continuationSeparator" w:id="0">
    <w:p w:rsidR="007850F3" w:rsidRDefault="007850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0F3" w:rsidRDefault="007850F3" w:rsidP="00E71FC3">
      <w:pPr>
        <w:spacing w:after="0" w:line="240" w:lineRule="auto"/>
      </w:pPr>
      <w:r>
        <w:separator/>
      </w:r>
    </w:p>
  </w:footnote>
  <w:footnote w:type="continuationSeparator" w:id="0">
    <w:p w:rsidR="007850F3" w:rsidRDefault="007850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F3"/>
    <w:rsid w:val="00027BB6"/>
    <w:rsid w:val="001A7C09"/>
    <w:rsid w:val="00577BD5"/>
    <w:rsid w:val="00656CBA"/>
    <w:rsid w:val="006A1F77"/>
    <w:rsid w:val="00733BE7"/>
    <w:rsid w:val="007850F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78BA1"/>
  <w15:chartTrackingRefBased/>
  <w15:docId w15:val="{03853DCE-1E94-4148-93D1-1448A813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2017-07-02T21:31:00Z</dcterms:created>
  <dcterms:modified xsi:type="dcterms:W3CDTF">2017-08-31T07:29:00Z</dcterms:modified>
</cp:coreProperties>
</file>